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KITA Wassenberg - Heizungsinstallationsarbeiten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15 20 01-2026/24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KITA Wassenberg - Heizungsinstallationsarbeiten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